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578DB5E7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color w:val="FF0000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271577">
        <w:rPr>
          <w:rFonts w:ascii="Arial" w:hAnsi="Arial" w:cs="Arial"/>
          <w:b/>
          <w:sz w:val="20"/>
          <w:szCs w:val="20"/>
          <w:lang w:val="uk-UA" w:eastAsia="en-US"/>
        </w:rPr>
        <w:t>459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358D9672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271577">
        <w:rPr>
          <w:rFonts w:ascii="Arial" w:hAnsi="Arial" w:cs="Arial"/>
          <w:sz w:val="20"/>
          <w:szCs w:val="20"/>
          <w:lang w:val="uk-UA" w:eastAsia="en-US"/>
        </w:rPr>
        <w:t>08.05.2026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proofErr w:type="gramStart"/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  <w:proofErr w:type="gram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781015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750FE" w14:textId="77777777" w:rsidR="00781015" w:rsidRPr="00B22092" w:rsidRDefault="0078101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00B1C95" w:rsidR="00781015" w:rsidRPr="00B22092" w:rsidRDefault="0078101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35935F6C" w:rsidR="00781015" w:rsidRPr="00B22092" w:rsidRDefault="0002652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08.05</w:t>
            </w:r>
            <w:r w:rsidR="00781015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4575F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 </w:t>
            </w:r>
            <w:r w:rsidR="00781015">
              <w:rPr>
                <w:rFonts w:ascii="Arial" w:hAnsi="Arial" w:cs="Arial"/>
                <w:sz w:val="20"/>
                <w:szCs w:val="20"/>
                <w:lang w:val="uk-UA"/>
              </w:rPr>
              <w:t xml:space="preserve">14-00 </w:t>
            </w:r>
            <w:proofErr w:type="spellStart"/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>. хв.</w:t>
            </w:r>
            <w:r w:rsidR="0078101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781015" w:rsidRPr="0025762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 xml:space="preserve">Начало </w:t>
            </w:r>
            <w:proofErr w:type="spellStart"/>
            <w:r w:rsidR="00781015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5C439C59" w:rsidR="00781015" w:rsidRPr="00B22092" w:rsidRDefault="0078101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781015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1E371" w14:textId="77777777" w:rsidR="00781015" w:rsidRPr="00B22092" w:rsidRDefault="0078101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170F291D" w:rsidR="00781015" w:rsidRPr="00B22092" w:rsidRDefault="0078101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3577D557" w:rsidR="00781015" w:rsidRPr="0025762E" w:rsidRDefault="0002652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15.05</w:t>
            </w:r>
            <w:r w:rsidR="00781015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4575F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781015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274D10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781015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781015" w:rsidRPr="00B22092">
              <w:rPr>
                <w:rFonts w:ascii="Arial" w:hAnsi="Arial" w:cs="Arial"/>
                <w:sz w:val="20"/>
                <w:szCs w:val="20"/>
                <w:lang w:val="uk-UA"/>
              </w:rPr>
              <w:t>. хв</w:t>
            </w:r>
            <w:r w:rsidR="00781015" w:rsidRPr="0026434B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.</w:t>
            </w:r>
            <w:r w:rsidR="00781015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781015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Окончание</w:t>
            </w:r>
            <w:proofErr w:type="spellEnd"/>
            <w:r w:rsidR="00781015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781015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E774C20" w:rsidR="00781015" w:rsidRPr="00B22092" w:rsidRDefault="00781015" w:rsidP="00781015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0B2136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56914" w14:textId="77777777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441DFAD5" w14:textId="3EDD14F5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3811EE8A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2D8872D9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0B2136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9DC09" w14:textId="77777777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04ACD1AB" w14:textId="57FB27B9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22F8F129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1C0D5A71" w:rsidR="000B2136" w:rsidRPr="00B22092" w:rsidRDefault="000B2136" w:rsidP="000B213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4A778244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026525">
              <w:rPr>
                <w:rFonts w:ascii="Arial" w:hAnsi="Arial" w:cs="Arial"/>
                <w:sz w:val="20"/>
                <w:szCs w:val="20"/>
                <w:lang w:val="uk-UA"/>
              </w:rPr>
              <w:t>459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7A326948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026525">
              <w:rPr>
                <w:rFonts w:ascii="Arial" w:hAnsi="Arial" w:cs="Arial"/>
                <w:sz w:val="20"/>
                <w:szCs w:val="20"/>
                <w:lang w:val="uk-UA"/>
              </w:rPr>
              <w:t>459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0B279A4C" w:rsidR="008E72F5" w:rsidRPr="0031345B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026525">
              <w:rPr>
                <w:rFonts w:ascii="Arial" w:hAnsi="Arial" w:cs="Arial"/>
                <w:sz w:val="20"/>
                <w:szCs w:val="20"/>
                <w:lang w:val="uk-UA"/>
              </w:rPr>
              <w:t>459</w:t>
            </w: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0066BA6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9C56A0">
        <w:rPr>
          <w:rFonts w:ascii="Arial" w:hAnsi="Arial" w:cs="Arial"/>
          <w:b/>
          <w:sz w:val="22"/>
          <w:lang w:val="uk-UA"/>
        </w:rPr>
        <w:t xml:space="preserve">Лесовой </w:t>
      </w:r>
      <w:proofErr w:type="gramStart"/>
      <w:r w:rsidR="009C56A0">
        <w:rPr>
          <w:rFonts w:ascii="Arial" w:hAnsi="Arial" w:cs="Arial"/>
          <w:b/>
          <w:sz w:val="22"/>
          <w:lang w:val="uk-UA"/>
        </w:rPr>
        <w:t>А.В.</w:t>
      </w:r>
      <w:proofErr w:type="gramEnd"/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6DA2" w14:textId="77777777" w:rsidR="00B81736" w:rsidRDefault="00B81736" w:rsidP="008F4E98">
      <w:pPr>
        <w:pStyle w:val="a3"/>
      </w:pPr>
      <w:r>
        <w:separator/>
      </w:r>
    </w:p>
  </w:endnote>
  <w:endnote w:type="continuationSeparator" w:id="0">
    <w:p w14:paraId="3B891E3B" w14:textId="77777777" w:rsidR="00B81736" w:rsidRDefault="00B81736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18CE" w14:textId="77777777" w:rsidR="00B81736" w:rsidRDefault="00B81736" w:rsidP="008F4E98">
      <w:pPr>
        <w:pStyle w:val="a3"/>
      </w:pPr>
      <w:r>
        <w:separator/>
      </w:r>
    </w:p>
  </w:footnote>
  <w:footnote w:type="continuationSeparator" w:id="0">
    <w:p w14:paraId="01B41EB0" w14:textId="77777777" w:rsidR="00B81736" w:rsidRDefault="00B81736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271577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525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3392"/>
    <w:rsid w:val="000A3869"/>
    <w:rsid w:val="000A46F7"/>
    <w:rsid w:val="000A5BE0"/>
    <w:rsid w:val="000B0D8E"/>
    <w:rsid w:val="000B1CBD"/>
    <w:rsid w:val="000B1E48"/>
    <w:rsid w:val="000B2136"/>
    <w:rsid w:val="000B3325"/>
    <w:rsid w:val="000B3572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AA2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8C2"/>
    <w:rsid w:val="001A1FD4"/>
    <w:rsid w:val="001A6A71"/>
    <w:rsid w:val="001A7FBD"/>
    <w:rsid w:val="001B006F"/>
    <w:rsid w:val="001B01BF"/>
    <w:rsid w:val="001B06B6"/>
    <w:rsid w:val="001B078D"/>
    <w:rsid w:val="001B1CD6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65B"/>
    <w:rsid w:val="0026301D"/>
    <w:rsid w:val="00264276"/>
    <w:rsid w:val="0026434B"/>
    <w:rsid w:val="00266218"/>
    <w:rsid w:val="00267DBF"/>
    <w:rsid w:val="0027010F"/>
    <w:rsid w:val="0027126D"/>
    <w:rsid w:val="00271577"/>
    <w:rsid w:val="00272314"/>
    <w:rsid w:val="00272505"/>
    <w:rsid w:val="002742B9"/>
    <w:rsid w:val="00274D10"/>
    <w:rsid w:val="00274FA9"/>
    <w:rsid w:val="0027654A"/>
    <w:rsid w:val="0028058F"/>
    <w:rsid w:val="00280925"/>
    <w:rsid w:val="00282328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6532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3E7E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58A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1D2A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7AF0"/>
    <w:rsid w:val="00387C7D"/>
    <w:rsid w:val="00390740"/>
    <w:rsid w:val="00391D8B"/>
    <w:rsid w:val="00392816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4686"/>
    <w:rsid w:val="004162C6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5FD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764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5095"/>
    <w:rsid w:val="004C76B7"/>
    <w:rsid w:val="004D1146"/>
    <w:rsid w:val="004D11C5"/>
    <w:rsid w:val="004D130F"/>
    <w:rsid w:val="004D21BF"/>
    <w:rsid w:val="004D27E6"/>
    <w:rsid w:val="004D2B47"/>
    <w:rsid w:val="004D382C"/>
    <w:rsid w:val="004D3A5E"/>
    <w:rsid w:val="004D50D2"/>
    <w:rsid w:val="004D58B3"/>
    <w:rsid w:val="004D61C6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67EF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99E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1448"/>
    <w:rsid w:val="006016B9"/>
    <w:rsid w:val="006027CE"/>
    <w:rsid w:val="006031F5"/>
    <w:rsid w:val="00603E3D"/>
    <w:rsid w:val="00604A68"/>
    <w:rsid w:val="00605BCC"/>
    <w:rsid w:val="00606B4E"/>
    <w:rsid w:val="0061019E"/>
    <w:rsid w:val="006103EC"/>
    <w:rsid w:val="00611AD2"/>
    <w:rsid w:val="00611D0E"/>
    <w:rsid w:val="006127A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86A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015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E7E8E"/>
    <w:rsid w:val="007F0932"/>
    <w:rsid w:val="007F0B3E"/>
    <w:rsid w:val="007F0D28"/>
    <w:rsid w:val="007F0DB3"/>
    <w:rsid w:val="007F12C0"/>
    <w:rsid w:val="007F22F3"/>
    <w:rsid w:val="007F3458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442A"/>
    <w:rsid w:val="00884AB6"/>
    <w:rsid w:val="00884CFD"/>
    <w:rsid w:val="008877BA"/>
    <w:rsid w:val="00890EB1"/>
    <w:rsid w:val="00891BFD"/>
    <w:rsid w:val="008949DC"/>
    <w:rsid w:val="008952FE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2CDE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9F5A52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2E3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7829"/>
    <w:rsid w:val="00A70B4D"/>
    <w:rsid w:val="00A72FE2"/>
    <w:rsid w:val="00A73512"/>
    <w:rsid w:val="00A736E4"/>
    <w:rsid w:val="00A74284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3DA8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3C8C"/>
    <w:rsid w:val="00AB4BA0"/>
    <w:rsid w:val="00AB555C"/>
    <w:rsid w:val="00AB63B2"/>
    <w:rsid w:val="00AB6BE2"/>
    <w:rsid w:val="00AB6D67"/>
    <w:rsid w:val="00AB72BF"/>
    <w:rsid w:val="00AB7936"/>
    <w:rsid w:val="00AC2655"/>
    <w:rsid w:val="00AC3B74"/>
    <w:rsid w:val="00AC47F0"/>
    <w:rsid w:val="00AC4F01"/>
    <w:rsid w:val="00AC5CB8"/>
    <w:rsid w:val="00AC66E2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80006"/>
    <w:rsid w:val="00B80194"/>
    <w:rsid w:val="00B80D6F"/>
    <w:rsid w:val="00B81736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490"/>
    <w:rsid w:val="00BA4C91"/>
    <w:rsid w:val="00BA5DDB"/>
    <w:rsid w:val="00BA69C5"/>
    <w:rsid w:val="00BA74F0"/>
    <w:rsid w:val="00BB0692"/>
    <w:rsid w:val="00BB107E"/>
    <w:rsid w:val="00BB1484"/>
    <w:rsid w:val="00BB1749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3EB1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F3E"/>
    <w:rsid w:val="00C24413"/>
    <w:rsid w:val="00C24F82"/>
    <w:rsid w:val="00C264C0"/>
    <w:rsid w:val="00C26956"/>
    <w:rsid w:val="00C26FD4"/>
    <w:rsid w:val="00C27BBE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1EB1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589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540D"/>
    <w:rsid w:val="00CF60F9"/>
    <w:rsid w:val="00CF6721"/>
    <w:rsid w:val="00CF7337"/>
    <w:rsid w:val="00D00378"/>
    <w:rsid w:val="00D02090"/>
    <w:rsid w:val="00D0508B"/>
    <w:rsid w:val="00D063EA"/>
    <w:rsid w:val="00D0724B"/>
    <w:rsid w:val="00D07B04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2D63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1ADA"/>
    <w:rsid w:val="00DE264D"/>
    <w:rsid w:val="00DE4285"/>
    <w:rsid w:val="00DE45BC"/>
    <w:rsid w:val="00DE5131"/>
    <w:rsid w:val="00DE63CB"/>
    <w:rsid w:val="00DF156E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253C9"/>
    <w:rsid w:val="00E30AB3"/>
    <w:rsid w:val="00E30AC3"/>
    <w:rsid w:val="00E31169"/>
    <w:rsid w:val="00E31FDF"/>
    <w:rsid w:val="00E32620"/>
    <w:rsid w:val="00E32BE4"/>
    <w:rsid w:val="00E32D35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B7F"/>
    <w:rsid w:val="00EC2BC3"/>
    <w:rsid w:val="00EC3330"/>
    <w:rsid w:val="00EC7BB2"/>
    <w:rsid w:val="00ED01E6"/>
    <w:rsid w:val="00ED06D8"/>
    <w:rsid w:val="00ED081F"/>
    <w:rsid w:val="00ED20E7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24C7"/>
    <w:rsid w:val="00EF74BB"/>
    <w:rsid w:val="00EF7636"/>
    <w:rsid w:val="00F00635"/>
    <w:rsid w:val="00F01CD4"/>
    <w:rsid w:val="00F03591"/>
    <w:rsid w:val="00F0449C"/>
    <w:rsid w:val="00F06CF7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305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592"/>
    <w:rsid w:val="00FA0A49"/>
    <w:rsid w:val="00FA18B0"/>
    <w:rsid w:val="00FA6FA5"/>
    <w:rsid w:val="00FA7A58"/>
    <w:rsid w:val="00FB1005"/>
    <w:rsid w:val="00FB1E49"/>
    <w:rsid w:val="00FB379B"/>
    <w:rsid w:val="00FB5DF7"/>
    <w:rsid w:val="00FB5F50"/>
    <w:rsid w:val="00FB6666"/>
    <w:rsid w:val="00FB6B38"/>
    <w:rsid w:val="00FB7CE2"/>
    <w:rsid w:val="00FC1174"/>
    <w:rsid w:val="00FC2349"/>
    <w:rsid w:val="00FC556A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905</TotalTime>
  <Pages>3</Pages>
  <Words>577</Words>
  <Characters>4308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623</cp:revision>
  <cp:lastPrinted>2025-03-03T07:38:00Z</cp:lastPrinted>
  <dcterms:created xsi:type="dcterms:W3CDTF">2020-08-07T12:15:00Z</dcterms:created>
  <dcterms:modified xsi:type="dcterms:W3CDTF">2026-05-08T09:54:00Z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